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A2E" w:rsidRDefault="00914A2E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914A2E" w:rsidRDefault="00914A2E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14A2E" w:rsidRDefault="00914A2E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914A2E" w:rsidRDefault="00914A2E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914A2E" w:rsidRDefault="00914A2E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15.04.2025 № 28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2                                                          к муниципальной программе 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 в Глафировском сельском поселении 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14A2E" w:rsidRDefault="00914A2E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914A2E" w:rsidRPr="009F6AA9" w:rsidTr="00350531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A2E" w:rsidRPr="009F6AA9" w:rsidRDefault="00914A2E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14A2E" w:rsidRPr="009F6AA9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914A2E" w:rsidRPr="009F6AA9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NormalWeb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914A2E" w:rsidRPr="009F6AA9" w:rsidTr="00350531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14A2E" w:rsidRPr="009F6AA9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914A2E" w:rsidRPr="009F6AA9" w:rsidTr="00350531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jc w:val="center"/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jc w:val="center"/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914A2E" w:rsidRPr="009F6AA9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914A2E" w:rsidRPr="009F6AA9" w:rsidTr="00350531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914A2E" w:rsidRPr="009F6AA9" w:rsidTr="00350531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9F6AA9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14A2E" w:rsidRPr="009F6AA9" w:rsidRDefault="00914A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Default="00914A2E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AA9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</w:t>
            </w:r>
            <w:bookmarkStart w:id="0" w:name="_GoBack"/>
            <w:bookmarkEnd w:id="0"/>
            <w:r w:rsidRPr="009F6AA9">
              <w:rPr>
                <w:rFonts w:ascii="Times New Roman" w:hAnsi="Times New Roman"/>
                <w:color w:val="000000"/>
                <w:sz w:val="24"/>
                <w:szCs w:val="24"/>
              </w:rPr>
              <w:t>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9F6AA9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9F6AA9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 w:rsidP="00350531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9F6AA9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14A2E" w:rsidRPr="009F6AA9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AA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E" w:rsidRPr="009F6AA9" w:rsidRDefault="00914A2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E" w:rsidRPr="009F6AA9" w:rsidRDefault="00914A2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914A2E" w:rsidRDefault="00914A2E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914A2E" w:rsidRDefault="00914A2E" w:rsidP="00BE42BA">
      <w:pPr>
        <w:ind w:left="5220"/>
        <w:jc w:val="center"/>
      </w:pPr>
    </w:p>
    <w:p w:rsidR="00914A2E" w:rsidRDefault="00914A2E" w:rsidP="00BE42BA"/>
    <w:p w:rsidR="00914A2E" w:rsidRDefault="00914A2E" w:rsidP="00BE4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914A2E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2E" w:rsidRDefault="00914A2E" w:rsidP="00FD7872">
      <w:pPr>
        <w:spacing w:after="0" w:line="240" w:lineRule="auto"/>
      </w:pPr>
      <w:r>
        <w:separator/>
      </w:r>
    </w:p>
  </w:endnote>
  <w:endnote w:type="continuationSeparator" w:id="0">
    <w:p w:rsidR="00914A2E" w:rsidRDefault="00914A2E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2E" w:rsidRDefault="00914A2E" w:rsidP="00FD7872">
      <w:pPr>
        <w:spacing w:after="0" w:line="240" w:lineRule="auto"/>
      </w:pPr>
      <w:r>
        <w:separator/>
      </w:r>
    </w:p>
  </w:footnote>
  <w:footnote w:type="continuationSeparator" w:id="0">
    <w:p w:rsidR="00914A2E" w:rsidRDefault="00914A2E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A2E" w:rsidRDefault="00914A2E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4A2E" w:rsidRDefault="00914A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A2E" w:rsidRDefault="00914A2E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14A2E" w:rsidRDefault="00914A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A3CE6"/>
    <w:rsid w:val="000E0FC8"/>
    <w:rsid w:val="000F1B6C"/>
    <w:rsid w:val="00210505"/>
    <w:rsid w:val="002C5A44"/>
    <w:rsid w:val="0031421D"/>
    <w:rsid w:val="0031788D"/>
    <w:rsid w:val="00350531"/>
    <w:rsid w:val="00357F56"/>
    <w:rsid w:val="003C1E9D"/>
    <w:rsid w:val="003E0C72"/>
    <w:rsid w:val="004261F8"/>
    <w:rsid w:val="00431C0D"/>
    <w:rsid w:val="0047064D"/>
    <w:rsid w:val="00484902"/>
    <w:rsid w:val="004F6CD4"/>
    <w:rsid w:val="00520413"/>
    <w:rsid w:val="005553ED"/>
    <w:rsid w:val="005740E2"/>
    <w:rsid w:val="005B601B"/>
    <w:rsid w:val="005E400B"/>
    <w:rsid w:val="005F4DD4"/>
    <w:rsid w:val="006920C6"/>
    <w:rsid w:val="006A0681"/>
    <w:rsid w:val="00704CFC"/>
    <w:rsid w:val="0074659D"/>
    <w:rsid w:val="007A6967"/>
    <w:rsid w:val="007F0F79"/>
    <w:rsid w:val="00830CA8"/>
    <w:rsid w:val="008506AC"/>
    <w:rsid w:val="00862946"/>
    <w:rsid w:val="00895FAC"/>
    <w:rsid w:val="00914A2E"/>
    <w:rsid w:val="00935992"/>
    <w:rsid w:val="0099417E"/>
    <w:rsid w:val="009B3A99"/>
    <w:rsid w:val="009E0431"/>
    <w:rsid w:val="009E5370"/>
    <w:rsid w:val="009F6AA9"/>
    <w:rsid w:val="009F77CE"/>
    <w:rsid w:val="00A21DBB"/>
    <w:rsid w:val="00AF77D3"/>
    <w:rsid w:val="00B17DC9"/>
    <w:rsid w:val="00B3165C"/>
    <w:rsid w:val="00B33FD1"/>
    <w:rsid w:val="00BD3776"/>
    <w:rsid w:val="00BE42BA"/>
    <w:rsid w:val="00C2367A"/>
    <w:rsid w:val="00C72DAE"/>
    <w:rsid w:val="00CD3975"/>
    <w:rsid w:val="00CD6D2F"/>
    <w:rsid w:val="00D00EBD"/>
    <w:rsid w:val="00D321C3"/>
    <w:rsid w:val="00D52B85"/>
    <w:rsid w:val="00DB6ED7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4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6</Pages>
  <Words>959</Words>
  <Characters>5468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27</cp:revision>
  <cp:lastPrinted>2025-03-11T13:57:00Z</cp:lastPrinted>
  <dcterms:created xsi:type="dcterms:W3CDTF">2019-08-19T13:15:00Z</dcterms:created>
  <dcterms:modified xsi:type="dcterms:W3CDTF">2025-04-25T09:20:00Z</dcterms:modified>
</cp:coreProperties>
</file>